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87E3B5" w14:textId="3D45698E" w:rsidR="00750EEA" w:rsidRDefault="001071BD" w:rsidP="001071BD">
      <w:pPr>
        <w:tabs>
          <w:tab w:val="left" w:pos="993"/>
          <w:tab w:val="left" w:pos="1134"/>
        </w:tabs>
        <w:rPr>
          <w:rFonts w:cs="Arial"/>
        </w:rPr>
      </w:pPr>
      <w:r w:rsidRPr="00433E55">
        <w:rPr>
          <w:rFonts w:cs="Arial"/>
        </w:rPr>
        <w:t>Številka</w:t>
      </w:r>
      <w:r w:rsidR="00433E55">
        <w:rPr>
          <w:rFonts w:cs="Arial"/>
        </w:rPr>
        <w:t>:</w:t>
      </w:r>
      <w:r w:rsidR="00EB11D7">
        <w:rPr>
          <w:rFonts w:cs="Arial"/>
        </w:rPr>
        <w:t xml:space="preserve"> 430</w:t>
      </w:r>
      <w:r w:rsidR="00144E3E">
        <w:rPr>
          <w:rFonts w:cs="Arial"/>
        </w:rPr>
        <w:t>1</w:t>
      </w:r>
      <w:r w:rsidR="00EB11D7">
        <w:rPr>
          <w:rFonts w:cs="Arial"/>
        </w:rPr>
        <w:t>-</w:t>
      </w:r>
      <w:r w:rsidR="00BB7038">
        <w:rPr>
          <w:rFonts w:cs="Arial"/>
        </w:rPr>
        <w:t>00</w:t>
      </w:r>
      <w:r w:rsidR="003E215A">
        <w:rPr>
          <w:rFonts w:cs="Arial"/>
        </w:rPr>
        <w:t>0</w:t>
      </w:r>
      <w:r w:rsidR="00C63A2C">
        <w:rPr>
          <w:rFonts w:cs="Arial"/>
        </w:rPr>
        <w:t>5</w:t>
      </w:r>
      <w:r w:rsidR="003E215A">
        <w:rPr>
          <w:rFonts w:cs="Arial"/>
        </w:rPr>
        <w:t>/202</w:t>
      </w:r>
      <w:r w:rsidR="00C63A2C">
        <w:rPr>
          <w:rFonts w:cs="Arial"/>
        </w:rPr>
        <w:t>6</w:t>
      </w:r>
    </w:p>
    <w:p w14:paraId="15803A36" w14:textId="2CBF2269" w:rsidR="001071BD" w:rsidRPr="00241F04" w:rsidRDefault="00750EEA" w:rsidP="001071BD">
      <w:pPr>
        <w:tabs>
          <w:tab w:val="left" w:pos="993"/>
          <w:tab w:val="left" w:pos="1134"/>
        </w:tabs>
        <w:rPr>
          <w:rFonts w:cs="Arial"/>
          <w:i/>
        </w:rPr>
      </w:pPr>
      <w:r>
        <w:rPr>
          <w:rFonts w:cs="Arial"/>
        </w:rPr>
        <w:t>JN</w:t>
      </w:r>
      <w:r w:rsidR="00441F73">
        <w:rPr>
          <w:rFonts w:cs="Arial"/>
        </w:rPr>
        <w:t xml:space="preserve"> BR</w:t>
      </w:r>
      <w:r>
        <w:rPr>
          <w:rFonts w:cs="Arial"/>
        </w:rPr>
        <w:t>:</w:t>
      </w:r>
      <w:r w:rsidR="00433E55">
        <w:rPr>
          <w:rFonts w:cs="Arial"/>
        </w:rPr>
        <w:t xml:space="preserve"> </w:t>
      </w:r>
      <w:r w:rsidR="00EB11D7">
        <w:rPr>
          <w:rFonts w:cs="Arial"/>
        </w:rPr>
        <w:t>202</w:t>
      </w:r>
      <w:r w:rsidR="00C63A2C">
        <w:rPr>
          <w:rFonts w:cs="Arial"/>
        </w:rPr>
        <w:t>6-110</w:t>
      </w:r>
    </w:p>
    <w:p w14:paraId="73EECA30" w14:textId="4D462531" w:rsidR="00C374E4" w:rsidRDefault="001B4703" w:rsidP="00BC2F4D">
      <w:pPr>
        <w:jc w:val="center"/>
        <w:rPr>
          <w:rFonts w:cs="Arial"/>
          <w:b/>
        </w:rPr>
      </w:pPr>
      <w:r>
        <w:rPr>
          <w:rFonts w:cs="Arial"/>
          <w:b/>
        </w:rPr>
        <w:t>SKUPNA PONUDBENA VREDNOST</w:t>
      </w:r>
    </w:p>
    <w:p w14:paraId="70D795AF" w14:textId="77777777" w:rsidR="00A86CFA" w:rsidRDefault="00A86CFA" w:rsidP="00E05D11">
      <w:pPr>
        <w:tabs>
          <w:tab w:val="left" w:pos="1083"/>
        </w:tabs>
        <w:rPr>
          <w:rFonts w:cs="Arial"/>
        </w:rPr>
      </w:pPr>
    </w:p>
    <w:p w14:paraId="752C9141" w14:textId="4104D120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Naziv </w:t>
      </w:r>
      <w:r w:rsidR="001B4703">
        <w:rPr>
          <w:rFonts w:cs="Arial"/>
        </w:rPr>
        <w:t>glavnega ponudnika</w:t>
      </w:r>
      <w:r>
        <w:rPr>
          <w:rFonts w:cs="Arial"/>
        </w:rPr>
        <w:t>: __________________________________________________</w:t>
      </w:r>
    </w:p>
    <w:p w14:paraId="49CD698B" w14:textId="77777777" w:rsidR="00E05D11" w:rsidRDefault="00E05D11" w:rsidP="00E05D11">
      <w:pPr>
        <w:tabs>
          <w:tab w:val="left" w:pos="1083"/>
        </w:tabs>
        <w:rPr>
          <w:rFonts w:cs="Arial"/>
        </w:rPr>
      </w:pPr>
    </w:p>
    <w:p w14:paraId="6856C7F2" w14:textId="1B77F3F8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Naslov/sedež </w:t>
      </w:r>
      <w:r w:rsidR="001B4703">
        <w:rPr>
          <w:rFonts w:cs="Arial"/>
        </w:rPr>
        <w:t>glavnega ponudnika</w:t>
      </w:r>
      <w:r>
        <w:rPr>
          <w:rFonts w:cs="Arial"/>
        </w:rPr>
        <w:t>: ____________________________________________</w:t>
      </w:r>
    </w:p>
    <w:p w14:paraId="64416F92" w14:textId="5F869B07" w:rsidR="005B230F" w:rsidRDefault="005B230F" w:rsidP="005B230F">
      <w:pPr>
        <w:tabs>
          <w:tab w:val="left" w:pos="1083"/>
        </w:tabs>
        <w:rPr>
          <w:rFonts w:cs="Arial"/>
        </w:rPr>
      </w:pPr>
    </w:p>
    <w:p w14:paraId="49F63B87" w14:textId="77777777" w:rsidR="001A753B" w:rsidRDefault="001A753B" w:rsidP="005B230F">
      <w:pPr>
        <w:tabs>
          <w:tab w:val="left" w:pos="1083"/>
        </w:tabs>
        <w:rPr>
          <w:rFonts w:cs="Arial"/>
        </w:rPr>
      </w:pPr>
    </w:p>
    <w:p w14:paraId="694A94B0" w14:textId="11077451" w:rsidR="0090001C" w:rsidRPr="00A86CFA" w:rsidRDefault="0090001C" w:rsidP="0090001C">
      <w:pPr>
        <w:tabs>
          <w:tab w:val="left" w:pos="1083"/>
        </w:tabs>
        <w:rPr>
          <w:rFonts w:cs="Arial"/>
          <w:b/>
        </w:rPr>
      </w:pPr>
      <w:r w:rsidRPr="00A86CFA">
        <w:rPr>
          <w:rFonts w:cs="Arial"/>
          <w:b/>
        </w:rPr>
        <w:t xml:space="preserve">Sklop </w:t>
      </w:r>
      <w:r>
        <w:rPr>
          <w:rFonts w:cs="Arial"/>
          <w:b/>
        </w:rPr>
        <w:t>1: Prodaja in nakup z odpremo v skladišču naročnika in dobavo pšenice letine 202</w:t>
      </w:r>
      <w:r w:rsidR="00C56A36">
        <w:rPr>
          <w:rFonts w:cs="Arial"/>
          <w:b/>
        </w:rPr>
        <w:t>6</w:t>
      </w:r>
      <w:r>
        <w:rPr>
          <w:rFonts w:cs="Arial"/>
          <w:b/>
        </w:rPr>
        <w:t xml:space="preserve"> v skladišče naročnika </w:t>
      </w:r>
    </w:p>
    <w:tbl>
      <w:tblPr>
        <w:tblW w:w="12474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0"/>
        <w:gridCol w:w="2524"/>
        <w:gridCol w:w="2170"/>
        <w:gridCol w:w="2268"/>
        <w:gridCol w:w="2366"/>
        <w:gridCol w:w="2126"/>
      </w:tblGrid>
      <w:tr w:rsidR="002D777D" w:rsidRPr="00AC3998" w14:paraId="0FC82652" w14:textId="68A9839B" w:rsidTr="002775C9">
        <w:trPr>
          <w:trHeight w:val="915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1C1DF970" w14:textId="77777777" w:rsidR="002D777D" w:rsidRPr="00AC3998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proofErr w:type="spellStart"/>
            <w:r w:rsidRPr="00AC3998">
              <w:rPr>
                <w:rFonts w:cs="Arial"/>
                <w:b/>
                <w:bCs/>
                <w:color w:val="000000"/>
              </w:rPr>
              <w:t>Zap</w:t>
            </w:r>
            <w:proofErr w:type="spellEnd"/>
            <w:r w:rsidRPr="00AC3998">
              <w:rPr>
                <w:rFonts w:cs="Arial"/>
                <w:b/>
                <w:bCs/>
                <w:color w:val="000000"/>
              </w:rPr>
              <w:t>. Št.</w:t>
            </w:r>
          </w:p>
        </w:tc>
        <w:tc>
          <w:tcPr>
            <w:tcW w:w="25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44F70146" w14:textId="77777777" w:rsidR="002D777D" w:rsidRPr="00AC3998" w:rsidRDefault="002D777D" w:rsidP="00AC3998">
            <w:pPr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VRSTA BLAGA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484B987B" w14:textId="2BAE09AC" w:rsidR="002D777D" w:rsidRPr="00AC3998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 xml:space="preserve">količina za obnovitev v </w:t>
            </w:r>
            <w:r w:rsidR="001A753B">
              <w:rPr>
                <w:rFonts w:cs="Arial"/>
                <w:b/>
                <w:bCs/>
                <w:color w:val="000000"/>
              </w:rPr>
              <w:t>kg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718241C5" w14:textId="46957CDE" w:rsidR="002D777D" w:rsidRPr="00AC3998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 xml:space="preserve">Skupna </w:t>
            </w:r>
            <w:r w:rsidRPr="00AC3998">
              <w:rPr>
                <w:rFonts w:cs="Arial"/>
                <w:b/>
                <w:bCs/>
                <w:color w:val="000000"/>
              </w:rPr>
              <w:t>vrednost</w:t>
            </w:r>
            <w:r>
              <w:rPr>
                <w:rFonts w:cs="Arial"/>
                <w:b/>
                <w:bCs/>
                <w:color w:val="000000"/>
              </w:rPr>
              <w:t xml:space="preserve"> odkupa pšenice</w:t>
            </w:r>
            <w:r w:rsidRPr="00AC3998">
              <w:rPr>
                <w:rFonts w:cs="Arial"/>
                <w:b/>
                <w:bCs/>
                <w:color w:val="000000"/>
              </w:rPr>
              <w:t xml:space="preserve"> brez DDV</w:t>
            </w:r>
          </w:p>
        </w:tc>
        <w:tc>
          <w:tcPr>
            <w:tcW w:w="23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2D22168F" w14:textId="40BAF5B6" w:rsidR="002D777D" w:rsidRPr="00AC3998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skupna vrednost</w:t>
            </w:r>
            <w:r>
              <w:rPr>
                <w:rFonts w:cs="Arial"/>
                <w:b/>
                <w:bCs/>
                <w:color w:val="000000"/>
              </w:rPr>
              <w:t xml:space="preserve"> prodaje pšenice l. 202</w:t>
            </w:r>
            <w:r w:rsidR="00C56A36">
              <w:rPr>
                <w:rFonts w:cs="Arial"/>
                <w:b/>
                <w:bCs/>
                <w:color w:val="000000"/>
              </w:rPr>
              <w:t>6</w:t>
            </w:r>
            <w:r w:rsidRPr="00AC3998">
              <w:rPr>
                <w:rFonts w:cs="Arial"/>
                <w:b/>
                <w:bCs/>
                <w:color w:val="000000"/>
              </w:rPr>
              <w:t xml:space="preserve"> </w:t>
            </w:r>
            <w:r>
              <w:rPr>
                <w:rFonts w:cs="Arial"/>
                <w:b/>
                <w:bCs/>
                <w:color w:val="000000"/>
              </w:rPr>
              <w:t>brez</w:t>
            </w:r>
            <w:r w:rsidRPr="00AC3998">
              <w:rPr>
                <w:rFonts w:cs="Arial"/>
                <w:b/>
                <w:bCs/>
                <w:color w:val="000000"/>
              </w:rPr>
              <w:t xml:space="preserve"> DDV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  <w:vAlign w:val="center"/>
          </w:tcPr>
          <w:p w14:paraId="4A2AC61F" w14:textId="168D425B" w:rsidR="002D777D" w:rsidRPr="00AC3998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 xml:space="preserve">razlika med skupno vrednostjo </w:t>
            </w:r>
          </w:p>
        </w:tc>
      </w:tr>
      <w:tr w:rsidR="002D777D" w:rsidRPr="00AC3998" w14:paraId="121B5A96" w14:textId="77777777" w:rsidTr="002D777D">
        <w:trPr>
          <w:trHeight w:val="187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</w:tcPr>
          <w:p w14:paraId="73877744" w14:textId="77777777" w:rsidR="002D777D" w:rsidRPr="00AC3998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5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noWrap/>
            <w:vAlign w:val="center"/>
          </w:tcPr>
          <w:p w14:paraId="2EF771AD" w14:textId="77777777" w:rsidR="002D777D" w:rsidRPr="00AC3998" w:rsidRDefault="002D777D" w:rsidP="00AC3998">
            <w:pPr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65D0CAFE" w14:textId="77777777" w:rsidR="002D777D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DDEBF7"/>
            <w:vAlign w:val="center"/>
          </w:tcPr>
          <w:p w14:paraId="1608679D" w14:textId="23DB2F6D" w:rsidR="002D777D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1</w:t>
            </w:r>
          </w:p>
        </w:tc>
        <w:tc>
          <w:tcPr>
            <w:tcW w:w="23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  <w:vAlign w:val="center"/>
          </w:tcPr>
          <w:p w14:paraId="5B7BB6BE" w14:textId="2AB72E82" w:rsidR="002D777D" w:rsidRPr="00AC3998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2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</w:tcPr>
          <w:p w14:paraId="341E8685" w14:textId="3904D441" w:rsidR="002D777D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3 = 2 - 1</w:t>
            </w:r>
          </w:p>
        </w:tc>
      </w:tr>
      <w:tr w:rsidR="002D777D" w:rsidRPr="00AC3998" w14:paraId="37314A87" w14:textId="65FF73EB" w:rsidTr="00126E80">
        <w:trPr>
          <w:trHeight w:val="333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2DE60" w14:textId="77777777" w:rsidR="002D777D" w:rsidRPr="00AC3998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1.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9C066" w14:textId="0DAE07AB" w:rsidR="002D777D" w:rsidRPr="00AC3998" w:rsidRDefault="002D777D" w:rsidP="00AC3998">
            <w:pPr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Pšenica</w:t>
            </w:r>
            <w:r w:rsidR="0008551C">
              <w:rPr>
                <w:rFonts w:cs="Arial"/>
                <w:b/>
                <w:bCs/>
                <w:color w:val="000000"/>
              </w:rPr>
              <w:t xml:space="preserve"> </w:t>
            </w: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4A6026" w14:textId="4BFE0CC5" w:rsidR="002D777D" w:rsidRPr="00AC3998" w:rsidRDefault="003E215A" w:rsidP="00126E80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2.</w:t>
            </w:r>
            <w:r w:rsidR="006D5B09">
              <w:rPr>
                <w:rFonts w:cs="Arial"/>
                <w:b/>
                <w:bCs/>
                <w:color w:val="000000"/>
              </w:rPr>
              <w:t>000</w:t>
            </w:r>
            <w:r>
              <w:rPr>
                <w:rFonts w:cs="Arial"/>
                <w:b/>
                <w:bCs/>
                <w:color w:val="000000"/>
              </w:rPr>
              <w:t>.000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F895A" w14:textId="1725841F" w:rsidR="002D777D" w:rsidRPr="00AC3998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4F540" w14:textId="6FDBEB97" w:rsidR="002D777D" w:rsidRPr="00AC3998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0EE45A" w14:textId="77777777" w:rsidR="002D777D" w:rsidRPr="00AC3998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</w:tr>
      <w:tr w:rsidR="002D777D" w:rsidRPr="00AC3998" w14:paraId="19FF96EB" w14:textId="1A5B0C57" w:rsidTr="002D777D">
        <w:trPr>
          <w:trHeight w:val="60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7904F24F" w14:textId="77777777" w:rsidR="002D777D" w:rsidRPr="00AC3998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25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4DD0B5A9" w14:textId="77777777" w:rsidR="002D777D" w:rsidRPr="00AC3998" w:rsidRDefault="002D777D" w:rsidP="00AC3998">
            <w:pPr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B1277F3" w14:textId="77777777" w:rsidR="002D777D" w:rsidRPr="00AC3998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13FFD244" w14:textId="61573ED6" w:rsidR="002D777D" w:rsidRPr="00AC3998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58323A9E" w14:textId="77777777" w:rsidR="002D777D" w:rsidRPr="00AC3998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</w:tcPr>
          <w:p w14:paraId="31F52F90" w14:textId="77777777" w:rsidR="002D777D" w:rsidRPr="00AC3998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</w:tr>
    </w:tbl>
    <w:p w14:paraId="417614B4" w14:textId="7ABA2BB4" w:rsidR="00AC3998" w:rsidRDefault="00AC3998" w:rsidP="005B230F">
      <w:pPr>
        <w:tabs>
          <w:tab w:val="left" w:pos="1083"/>
        </w:tabs>
        <w:rPr>
          <w:rFonts w:cs="Arial"/>
        </w:rPr>
      </w:pPr>
    </w:p>
    <w:p w14:paraId="63A9C821" w14:textId="76374B5A" w:rsidR="0090001C" w:rsidRPr="00A86CFA" w:rsidRDefault="0090001C" w:rsidP="0090001C">
      <w:pPr>
        <w:tabs>
          <w:tab w:val="left" w:pos="1083"/>
        </w:tabs>
        <w:rPr>
          <w:rFonts w:cs="Arial"/>
          <w:b/>
        </w:rPr>
      </w:pPr>
      <w:r w:rsidRPr="00A86CFA">
        <w:rPr>
          <w:rFonts w:cs="Arial"/>
          <w:b/>
        </w:rPr>
        <w:t xml:space="preserve">Sklop </w:t>
      </w:r>
      <w:r>
        <w:rPr>
          <w:rFonts w:cs="Arial"/>
          <w:b/>
        </w:rPr>
        <w:t>2: Prodaja in nakup z odpremo v skladišču naročnika in dobavo pšenice letine 202</w:t>
      </w:r>
      <w:r w:rsidR="00C56A36">
        <w:rPr>
          <w:rFonts w:cs="Arial"/>
          <w:b/>
        </w:rPr>
        <w:t>6</w:t>
      </w:r>
      <w:r>
        <w:rPr>
          <w:rFonts w:cs="Arial"/>
          <w:b/>
        </w:rPr>
        <w:t xml:space="preserve"> v skladišče naročnika </w:t>
      </w:r>
    </w:p>
    <w:tbl>
      <w:tblPr>
        <w:tblW w:w="12474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0"/>
        <w:gridCol w:w="2524"/>
        <w:gridCol w:w="2170"/>
        <w:gridCol w:w="2268"/>
        <w:gridCol w:w="2366"/>
        <w:gridCol w:w="2126"/>
      </w:tblGrid>
      <w:tr w:rsidR="002D777D" w:rsidRPr="00AC3998" w14:paraId="15E06A55" w14:textId="77777777" w:rsidTr="002775C9">
        <w:trPr>
          <w:trHeight w:val="915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220E8EF0" w14:textId="77777777" w:rsidR="002D777D" w:rsidRPr="00AC3998" w:rsidRDefault="002D777D" w:rsidP="00367C76">
            <w:pPr>
              <w:jc w:val="center"/>
              <w:rPr>
                <w:rFonts w:cs="Arial"/>
                <w:b/>
                <w:bCs/>
                <w:color w:val="000000"/>
              </w:rPr>
            </w:pPr>
            <w:proofErr w:type="spellStart"/>
            <w:r w:rsidRPr="00AC3998">
              <w:rPr>
                <w:rFonts w:cs="Arial"/>
                <w:b/>
                <w:bCs/>
                <w:color w:val="000000"/>
              </w:rPr>
              <w:t>Zap</w:t>
            </w:r>
            <w:proofErr w:type="spellEnd"/>
            <w:r w:rsidRPr="00AC3998">
              <w:rPr>
                <w:rFonts w:cs="Arial"/>
                <w:b/>
                <w:bCs/>
                <w:color w:val="000000"/>
              </w:rPr>
              <w:t>. Št.</w:t>
            </w:r>
          </w:p>
        </w:tc>
        <w:tc>
          <w:tcPr>
            <w:tcW w:w="25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238E4250" w14:textId="77777777" w:rsidR="002D777D" w:rsidRPr="00AC3998" w:rsidRDefault="002D777D" w:rsidP="00367C76">
            <w:pPr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VRSTA BLAGA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2392C896" w14:textId="4C40F37F" w:rsidR="002D777D" w:rsidRPr="00AC3998" w:rsidRDefault="002D777D" w:rsidP="00367C76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 xml:space="preserve">količina za obnovitev v </w:t>
            </w:r>
            <w:r w:rsidR="001A753B">
              <w:rPr>
                <w:rFonts w:cs="Arial"/>
                <w:b/>
                <w:bCs/>
                <w:color w:val="000000"/>
              </w:rPr>
              <w:t>kg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5125EDF2" w14:textId="06C14EAF" w:rsidR="002D777D" w:rsidRPr="00AC3998" w:rsidRDefault="002D777D" w:rsidP="00367C76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 xml:space="preserve">skupna </w:t>
            </w:r>
            <w:r w:rsidRPr="00AC3998">
              <w:rPr>
                <w:rFonts w:cs="Arial"/>
                <w:b/>
                <w:bCs/>
                <w:color w:val="000000"/>
              </w:rPr>
              <w:t>vrednost</w:t>
            </w:r>
            <w:r>
              <w:rPr>
                <w:rFonts w:cs="Arial"/>
                <w:b/>
                <w:bCs/>
                <w:color w:val="000000"/>
              </w:rPr>
              <w:t xml:space="preserve"> odkupa pšenice</w:t>
            </w:r>
            <w:r w:rsidRPr="00AC3998">
              <w:rPr>
                <w:rFonts w:cs="Arial"/>
                <w:b/>
                <w:bCs/>
                <w:color w:val="000000"/>
              </w:rPr>
              <w:t xml:space="preserve"> brez DDV</w:t>
            </w:r>
          </w:p>
        </w:tc>
        <w:tc>
          <w:tcPr>
            <w:tcW w:w="23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37263362" w14:textId="123D1624" w:rsidR="002D777D" w:rsidRPr="00AC3998" w:rsidRDefault="002D777D" w:rsidP="00367C76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s</w:t>
            </w:r>
            <w:r w:rsidRPr="00AC3998">
              <w:rPr>
                <w:rFonts w:cs="Arial"/>
                <w:b/>
                <w:bCs/>
                <w:color w:val="000000"/>
              </w:rPr>
              <w:t>kupna vrednost</w:t>
            </w:r>
            <w:r>
              <w:rPr>
                <w:rFonts w:cs="Arial"/>
                <w:b/>
                <w:bCs/>
                <w:color w:val="000000"/>
              </w:rPr>
              <w:t xml:space="preserve"> prodaje pšenice l. 202</w:t>
            </w:r>
            <w:r w:rsidR="00C56A36">
              <w:rPr>
                <w:rFonts w:cs="Arial"/>
                <w:b/>
                <w:bCs/>
                <w:color w:val="000000"/>
              </w:rPr>
              <w:t>6</w:t>
            </w:r>
            <w:r w:rsidRPr="00AC3998">
              <w:rPr>
                <w:rFonts w:cs="Arial"/>
                <w:b/>
                <w:bCs/>
                <w:color w:val="000000"/>
              </w:rPr>
              <w:t xml:space="preserve"> </w:t>
            </w:r>
            <w:r>
              <w:rPr>
                <w:rFonts w:cs="Arial"/>
                <w:b/>
                <w:bCs/>
                <w:color w:val="000000"/>
              </w:rPr>
              <w:t>brez</w:t>
            </w:r>
            <w:r w:rsidRPr="00AC3998">
              <w:rPr>
                <w:rFonts w:cs="Arial"/>
                <w:b/>
                <w:bCs/>
                <w:color w:val="000000"/>
              </w:rPr>
              <w:t xml:space="preserve"> DDV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  <w:vAlign w:val="center"/>
          </w:tcPr>
          <w:p w14:paraId="4F8E019B" w14:textId="2E0A699A" w:rsidR="002D777D" w:rsidRPr="00AC3998" w:rsidRDefault="002D777D" w:rsidP="00367C76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 xml:space="preserve">razlika med skupno vrednostjo </w:t>
            </w:r>
          </w:p>
        </w:tc>
      </w:tr>
      <w:tr w:rsidR="002D777D" w:rsidRPr="00AC3998" w14:paraId="62B1B785" w14:textId="77777777" w:rsidTr="002D777D">
        <w:trPr>
          <w:trHeight w:val="187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</w:tcPr>
          <w:p w14:paraId="5D5BFC3E" w14:textId="77777777" w:rsidR="002D777D" w:rsidRPr="00AC3998" w:rsidRDefault="002D777D" w:rsidP="00367C76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5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noWrap/>
            <w:vAlign w:val="center"/>
          </w:tcPr>
          <w:p w14:paraId="2CE8CDA9" w14:textId="77777777" w:rsidR="002D777D" w:rsidRPr="00AC3998" w:rsidRDefault="002D777D" w:rsidP="00367C76">
            <w:pPr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7A269EE3" w14:textId="77777777" w:rsidR="002D777D" w:rsidRDefault="002D777D" w:rsidP="00367C76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DDEBF7"/>
            <w:vAlign w:val="center"/>
          </w:tcPr>
          <w:p w14:paraId="36AA6A25" w14:textId="77777777" w:rsidR="002D777D" w:rsidRDefault="002D777D" w:rsidP="00367C76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1</w:t>
            </w:r>
          </w:p>
        </w:tc>
        <w:tc>
          <w:tcPr>
            <w:tcW w:w="23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  <w:vAlign w:val="center"/>
          </w:tcPr>
          <w:p w14:paraId="42B6D4B3" w14:textId="77777777" w:rsidR="002D777D" w:rsidRPr="00AC3998" w:rsidRDefault="002D777D" w:rsidP="00367C76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2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</w:tcPr>
          <w:p w14:paraId="7B0AA6E6" w14:textId="77777777" w:rsidR="002D777D" w:rsidRDefault="002D777D" w:rsidP="00367C76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3 = 2 - 1</w:t>
            </w:r>
          </w:p>
        </w:tc>
      </w:tr>
      <w:tr w:rsidR="002D777D" w:rsidRPr="00AC3998" w14:paraId="06FEAD17" w14:textId="77777777" w:rsidTr="00126E80">
        <w:trPr>
          <w:trHeight w:val="243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A4DCB" w14:textId="77777777" w:rsidR="002D777D" w:rsidRPr="00AC3998" w:rsidRDefault="002D777D" w:rsidP="00367C76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1.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754D8" w14:textId="6868DC6C" w:rsidR="002D777D" w:rsidRPr="00AC3998" w:rsidRDefault="002D777D" w:rsidP="00367C76">
            <w:pPr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Pšenica</w:t>
            </w:r>
            <w:r w:rsidR="00D2727C">
              <w:rPr>
                <w:rFonts w:cs="Arial"/>
                <w:b/>
                <w:bCs/>
                <w:color w:val="000000"/>
              </w:rPr>
              <w:t xml:space="preserve"> </w:t>
            </w: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AE8BC1" w14:textId="71E58B54" w:rsidR="002D777D" w:rsidRPr="00AC3998" w:rsidRDefault="006D5B09" w:rsidP="00126E80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2</w:t>
            </w:r>
            <w:r w:rsidR="001A753B">
              <w:rPr>
                <w:rFonts w:cs="Arial"/>
                <w:b/>
                <w:bCs/>
                <w:color w:val="000000"/>
              </w:rPr>
              <w:t>.000.000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4482D" w14:textId="77777777" w:rsidR="002D777D" w:rsidRPr="00AC3998" w:rsidRDefault="002D777D" w:rsidP="00367C76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1B0C0" w14:textId="77777777" w:rsidR="002D777D" w:rsidRPr="00AC3998" w:rsidRDefault="002D777D" w:rsidP="00367C76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A69DC1" w14:textId="77777777" w:rsidR="002D777D" w:rsidRPr="00AC3998" w:rsidRDefault="002D777D" w:rsidP="00367C76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</w:tr>
      <w:tr w:rsidR="002D777D" w:rsidRPr="00AC3998" w14:paraId="1BA7F98D" w14:textId="77777777" w:rsidTr="002D777D">
        <w:trPr>
          <w:trHeight w:val="60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7342F2C4" w14:textId="77777777" w:rsidR="002D777D" w:rsidRPr="00AC3998" w:rsidRDefault="002D777D" w:rsidP="00367C76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25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6A6837DF" w14:textId="77777777" w:rsidR="002D777D" w:rsidRPr="00AC3998" w:rsidRDefault="002D777D" w:rsidP="00367C76">
            <w:pPr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B344ACA" w14:textId="77777777" w:rsidR="002D777D" w:rsidRPr="00AC3998" w:rsidRDefault="002D777D" w:rsidP="00367C76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60260CFC" w14:textId="77777777" w:rsidR="002D777D" w:rsidRPr="00AC3998" w:rsidRDefault="002D777D" w:rsidP="00367C76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2ECD0513" w14:textId="77777777" w:rsidR="002D777D" w:rsidRPr="00AC3998" w:rsidRDefault="002D777D" w:rsidP="00367C76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</w:tcPr>
          <w:p w14:paraId="0A488877" w14:textId="77777777" w:rsidR="002D777D" w:rsidRPr="00AC3998" w:rsidRDefault="002D777D" w:rsidP="00367C76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</w:tr>
    </w:tbl>
    <w:p w14:paraId="609B2074" w14:textId="49646722" w:rsidR="00BD481D" w:rsidRDefault="00BD481D" w:rsidP="005B230F">
      <w:pPr>
        <w:tabs>
          <w:tab w:val="left" w:pos="1083"/>
        </w:tabs>
        <w:rPr>
          <w:rFonts w:cs="Arial"/>
        </w:rPr>
      </w:pPr>
    </w:p>
    <w:p w14:paraId="2BD5607D" w14:textId="77777777" w:rsidR="00BD481D" w:rsidRDefault="00BD481D">
      <w:pPr>
        <w:rPr>
          <w:rFonts w:cs="Arial"/>
        </w:rPr>
      </w:pPr>
      <w:r>
        <w:rPr>
          <w:rFonts w:cs="Arial"/>
        </w:rPr>
        <w:br w:type="page"/>
      </w:r>
    </w:p>
    <w:p w14:paraId="72BFF69A" w14:textId="77777777" w:rsidR="002D777D" w:rsidRDefault="002D777D" w:rsidP="005B230F">
      <w:pPr>
        <w:tabs>
          <w:tab w:val="left" w:pos="1083"/>
        </w:tabs>
        <w:rPr>
          <w:rFonts w:cs="Arial"/>
        </w:rPr>
      </w:pPr>
    </w:p>
    <w:p w14:paraId="77C27852" w14:textId="78E2D09D" w:rsidR="00BD481D" w:rsidRPr="00A86CFA" w:rsidRDefault="00BD481D" w:rsidP="00BD481D">
      <w:pPr>
        <w:tabs>
          <w:tab w:val="left" w:pos="1083"/>
        </w:tabs>
        <w:rPr>
          <w:rFonts w:cs="Arial"/>
          <w:b/>
        </w:rPr>
      </w:pPr>
      <w:r w:rsidRPr="00A86CFA">
        <w:rPr>
          <w:rFonts w:cs="Arial"/>
          <w:b/>
        </w:rPr>
        <w:t xml:space="preserve">Sklop </w:t>
      </w:r>
      <w:r>
        <w:rPr>
          <w:rFonts w:cs="Arial"/>
          <w:b/>
        </w:rPr>
        <w:t>3: Prodaja in nakup z odpremo v skladišču naročnika in dobavo pšenice letine 202</w:t>
      </w:r>
      <w:r w:rsidR="00C56A36">
        <w:rPr>
          <w:rFonts w:cs="Arial"/>
          <w:b/>
        </w:rPr>
        <w:t>6</w:t>
      </w:r>
      <w:r>
        <w:rPr>
          <w:rFonts w:cs="Arial"/>
          <w:b/>
        </w:rPr>
        <w:t xml:space="preserve"> v skladišče naročnika </w:t>
      </w:r>
    </w:p>
    <w:tbl>
      <w:tblPr>
        <w:tblW w:w="12474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0"/>
        <w:gridCol w:w="2524"/>
        <w:gridCol w:w="2170"/>
        <w:gridCol w:w="2268"/>
        <w:gridCol w:w="2366"/>
        <w:gridCol w:w="2126"/>
      </w:tblGrid>
      <w:tr w:rsidR="00BD481D" w:rsidRPr="00AC3998" w14:paraId="3C5DDD08" w14:textId="77777777" w:rsidTr="00E54136">
        <w:trPr>
          <w:trHeight w:val="915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7A8EC72A" w14:textId="77777777" w:rsidR="00BD481D" w:rsidRPr="00AC3998" w:rsidRDefault="00BD481D" w:rsidP="00E54136">
            <w:pPr>
              <w:jc w:val="center"/>
              <w:rPr>
                <w:rFonts w:cs="Arial"/>
                <w:b/>
                <w:bCs/>
                <w:color w:val="000000"/>
              </w:rPr>
            </w:pPr>
            <w:proofErr w:type="spellStart"/>
            <w:r w:rsidRPr="00AC3998">
              <w:rPr>
                <w:rFonts w:cs="Arial"/>
                <w:b/>
                <w:bCs/>
                <w:color w:val="000000"/>
              </w:rPr>
              <w:t>Zap</w:t>
            </w:r>
            <w:proofErr w:type="spellEnd"/>
            <w:r w:rsidRPr="00AC3998">
              <w:rPr>
                <w:rFonts w:cs="Arial"/>
                <w:b/>
                <w:bCs/>
                <w:color w:val="000000"/>
              </w:rPr>
              <w:t>. Št.</w:t>
            </w:r>
          </w:p>
        </w:tc>
        <w:tc>
          <w:tcPr>
            <w:tcW w:w="25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527B8D51" w14:textId="77777777" w:rsidR="00BD481D" w:rsidRPr="00AC3998" w:rsidRDefault="00BD481D" w:rsidP="00E54136">
            <w:pPr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VRSTA BLAGA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68E94E64" w14:textId="667DE23D" w:rsidR="00BD481D" w:rsidRPr="00AC3998" w:rsidRDefault="00BD481D" w:rsidP="00E54136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 xml:space="preserve">količina za obnovitev v </w:t>
            </w:r>
            <w:r w:rsidR="001A753B">
              <w:rPr>
                <w:rFonts w:cs="Arial"/>
                <w:b/>
                <w:bCs/>
                <w:color w:val="000000"/>
              </w:rPr>
              <w:t>kg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597136BB" w14:textId="77777777" w:rsidR="00BD481D" w:rsidRPr="00AC3998" w:rsidRDefault="00BD481D" w:rsidP="00E54136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 xml:space="preserve">skupna </w:t>
            </w:r>
            <w:r w:rsidRPr="00AC3998">
              <w:rPr>
                <w:rFonts w:cs="Arial"/>
                <w:b/>
                <w:bCs/>
                <w:color w:val="000000"/>
              </w:rPr>
              <w:t>vrednost</w:t>
            </w:r>
            <w:r>
              <w:rPr>
                <w:rFonts w:cs="Arial"/>
                <w:b/>
                <w:bCs/>
                <w:color w:val="000000"/>
              </w:rPr>
              <w:t xml:space="preserve"> odkupa pšenice</w:t>
            </w:r>
            <w:r w:rsidRPr="00AC3998">
              <w:rPr>
                <w:rFonts w:cs="Arial"/>
                <w:b/>
                <w:bCs/>
                <w:color w:val="000000"/>
              </w:rPr>
              <w:t xml:space="preserve"> brez DDV</w:t>
            </w:r>
          </w:p>
        </w:tc>
        <w:tc>
          <w:tcPr>
            <w:tcW w:w="23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674D8D0E" w14:textId="74DDDE3D" w:rsidR="00BD481D" w:rsidRPr="00AC3998" w:rsidRDefault="00BD481D" w:rsidP="00E54136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s</w:t>
            </w:r>
            <w:r w:rsidRPr="00AC3998">
              <w:rPr>
                <w:rFonts w:cs="Arial"/>
                <w:b/>
                <w:bCs/>
                <w:color w:val="000000"/>
              </w:rPr>
              <w:t>kupna vrednost</w:t>
            </w:r>
            <w:r>
              <w:rPr>
                <w:rFonts w:cs="Arial"/>
                <w:b/>
                <w:bCs/>
                <w:color w:val="000000"/>
              </w:rPr>
              <w:t xml:space="preserve"> prodaje pšenice l. 202</w:t>
            </w:r>
            <w:r w:rsidR="00C56A36">
              <w:rPr>
                <w:rFonts w:cs="Arial"/>
                <w:b/>
                <w:bCs/>
                <w:color w:val="000000"/>
              </w:rPr>
              <w:t>6</w:t>
            </w:r>
            <w:r w:rsidRPr="00AC3998">
              <w:rPr>
                <w:rFonts w:cs="Arial"/>
                <w:b/>
                <w:bCs/>
                <w:color w:val="000000"/>
              </w:rPr>
              <w:t xml:space="preserve"> </w:t>
            </w:r>
            <w:r>
              <w:rPr>
                <w:rFonts w:cs="Arial"/>
                <w:b/>
                <w:bCs/>
                <w:color w:val="000000"/>
              </w:rPr>
              <w:t>brez</w:t>
            </w:r>
            <w:r w:rsidRPr="00AC3998">
              <w:rPr>
                <w:rFonts w:cs="Arial"/>
                <w:b/>
                <w:bCs/>
                <w:color w:val="000000"/>
              </w:rPr>
              <w:t xml:space="preserve"> DDV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  <w:vAlign w:val="center"/>
          </w:tcPr>
          <w:p w14:paraId="25294C39" w14:textId="77777777" w:rsidR="00BD481D" w:rsidRPr="00AC3998" w:rsidRDefault="00BD481D" w:rsidP="00E54136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 xml:space="preserve">razlika med skupno vrednostjo </w:t>
            </w:r>
          </w:p>
        </w:tc>
      </w:tr>
      <w:tr w:rsidR="00BD481D" w:rsidRPr="00AC3998" w14:paraId="0D6EF695" w14:textId="77777777" w:rsidTr="00E54136">
        <w:trPr>
          <w:trHeight w:val="187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</w:tcPr>
          <w:p w14:paraId="77F549D4" w14:textId="77777777" w:rsidR="00BD481D" w:rsidRPr="00AC3998" w:rsidRDefault="00BD481D" w:rsidP="00E54136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5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noWrap/>
            <w:vAlign w:val="center"/>
          </w:tcPr>
          <w:p w14:paraId="181E46A0" w14:textId="77777777" w:rsidR="00BD481D" w:rsidRPr="00AC3998" w:rsidRDefault="00BD481D" w:rsidP="00E54136">
            <w:pPr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5C881E4C" w14:textId="77777777" w:rsidR="00BD481D" w:rsidRDefault="00BD481D" w:rsidP="00E54136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DDEBF7"/>
            <w:vAlign w:val="center"/>
          </w:tcPr>
          <w:p w14:paraId="6CFF2FF6" w14:textId="77777777" w:rsidR="00BD481D" w:rsidRDefault="00BD481D" w:rsidP="00E54136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1</w:t>
            </w:r>
          </w:p>
        </w:tc>
        <w:tc>
          <w:tcPr>
            <w:tcW w:w="23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  <w:vAlign w:val="center"/>
          </w:tcPr>
          <w:p w14:paraId="14DFCEDB" w14:textId="77777777" w:rsidR="00BD481D" w:rsidRPr="00AC3998" w:rsidRDefault="00BD481D" w:rsidP="00E54136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2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</w:tcPr>
          <w:p w14:paraId="690F5CFB" w14:textId="77777777" w:rsidR="00BD481D" w:rsidRDefault="00BD481D" w:rsidP="00E54136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3 = 2 - 1</w:t>
            </w:r>
          </w:p>
        </w:tc>
      </w:tr>
      <w:tr w:rsidR="00BD481D" w:rsidRPr="00AC3998" w14:paraId="15E45639" w14:textId="77777777" w:rsidTr="00E54136">
        <w:trPr>
          <w:trHeight w:val="243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66D18" w14:textId="77777777" w:rsidR="00BD481D" w:rsidRPr="00AC3998" w:rsidRDefault="00BD481D" w:rsidP="00E54136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1.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4300D" w14:textId="19DD0902" w:rsidR="00BD481D" w:rsidRPr="00AC3998" w:rsidRDefault="00BD481D" w:rsidP="00E54136">
            <w:pPr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Pšenica</w:t>
            </w:r>
            <w:r w:rsidR="00D2727C">
              <w:rPr>
                <w:rFonts w:cs="Arial"/>
                <w:b/>
                <w:bCs/>
                <w:color w:val="000000"/>
              </w:rPr>
              <w:t xml:space="preserve"> </w:t>
            </w: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741FC9" w14:textId="7A4BDFAA" w:rsidR="00BD481D" w:rsidRPr="00AC3998" w:rsidRDefault="003E215A" w:rsidP="00E54136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1</w:t>
            </w:r>
            <w:r w:rsidR="001A753B">
              <w:rPr>
                <w:rFonts w:cs="Arial"/>
                <w:b/>
                <w:bCs/>
                <w:color w:val="000000"/>
              </w:rPr>
              <w:t>.</w:t>
            </w:r>
            <w:r w:rsidR="00C63A2C">
              <w:rPr>
                <w:rFonts w:cs="Arial"/>
                <w:b/>
                <w:bCs/>
                <w:color w:val="000000"/>
              </w:rPr>
              <w:t>10</w:t>
            </w:r>
            <w:bookmarkStart w:id="0" w:name="_GoBack"/>
            <w:bookmarkEnd w:id="0"/>
            <w:r w:rsidR="001A753B">
              <w:rPr>
                <w:rFonts w:cs="Arial"/>
                <w:b/>
                <w:bCs/>
                <w:color w:val="000000"/>
              </w:rPr>
              <w:t>0.000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463A5" w14:textId="77777777" w:rsidR="00BD481D" w:rsidRPr="00AC3998" w:rsidRDefault="00BD481D" w:rsidP="00E54136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F9412" w14:textId="77777777" w:rsidR="00BD481D" w:rsidRPr="00AC3998" w:rsidRDefault="00BD481D" w:rsidP="00E54136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005C5E" w14:textId="77777777" w:rsidR="00BD481D" w:rsidRPr="00AC3998" w:rsidRDefault="00BD481D" w:rsidP="00E54136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</w:tr>
      <w:tr w:rsidR="00BD481D" w:rsidRPr="00AC3998" w14:paraId="0DD7C916" w14:textId="77777777" w:rsidTr="00E54136">
        <w:trPr>
          <w:trHeight w:val="60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73CC748A" w14:textId="77777777" w:rsidR="00BD481D" w:rsidRPr="00AC3998" w:rsidRDefault="00BD481D" w:rsidP="00E54136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25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059FB5F1" w14:textId="77777777" w:rsidR="00BD481D" w:rsidRPr="00AC3998" w:rsidRDefault="00BD481D" w:rsidP="00E54136">
            <w:pPr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B138FED" w14:textId="77777777" w:rsidR="00BD481D" w:rsidRPr="00AC3998" w:rsidRDefault="00BD481D" w:rsidP="00E54136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18856BD7" w14:textId="77777777" w:rsidR="00BD481D" w:rsidRPr="00AC3998" w:rsidRDefault="00BD481D" w:rsidP="00E54136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5186CA6E" w14:textId="77777777" w:rsidR="00BD481D" w:rsidRPr="00AC3998" w:rsidRDefault="00BD481D" w:rsidP="00E54136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</w:tcPr>
          <w:p w14:paraId="3B10C80F" w14:textId="77777777" w:rsidR="00BD481D" w:rsidRPr="00AC3998" w:rsidRDefault="00BD481D" w:rsidP="00E54136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</w:tr>
    </w:tbl>
    <w:p w14:paraId="4ED2603A" w14:textId="77777777" w:rsidR="00BD481D" w:rsidRDefault="00BD481D" w:rsidP="005B230F">
      <w:pPr>
        <w:tabs>
          <w:tab w:val="left" w:pos="1083"/>
        </w:tabs>
        <w:rPr>
          <w:rFonts w:cs="Arial"/>
        </w:rPr>
      </w:pPr>
    </w:p>
    <w:p w14:paraId="5EFAAEAF" w14:textId="6D641B03" w:rsidR="00144E3E" w:rsidRPr="00A86CFA" w:rsidRDefault="00144E3E" w:rsidP="00144E3E">
      <w:pPr>
        <w:rPr>
          <w:rFonts w:cs="Arial"/>
          <w:b/>
        </w:rPr>
      </w:pPr>
      <w:r w:rsidRPr="00A86CFA">
        <w:rPr>
          <w:rFonts w:cs="Arial"/>
          <w:b/>
        </w:rPr>
        <w:t xml:space="preserve">Sklop </w:t>
      </w:r>
      <w:r>
        <w:rPr>
          <w:rFonts w:cs="Arial"/>
          <w:b/>
        </w:rPr>
        <w:t>4: Prodaja in nakup z odpremo v skladišču naročnika in dobavo pšenice letine 202</w:t>
      </w:r>
      <w:r w:rsidR="00C56A36">
        <w:rPr>
          <w:rFonts w:cs="Arial"/>
          <w:b/>
        </w:rPr>
        <w:t>6</w:t>
      </w:r>
      <w:r>
        <w:rPr>
          <w:rFonts w:cs="Arial"/>
          <w:b/>
        </w:rPr>
        <w:t xml:space="preserve"> v skladišče naročnika </w:t>
      </w:r>
    </w:p>
    <w:tbl>
      <w:tblPr>
        <w:tblW w:w="12474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0"/>
        <w:gridCol w:w="2524"/>
        <w:gridCol w:w="2170"/>
        <w:gridCol w:w="2268"/>
        <w:gridCol w:w="2366"/>
        <w:gridCol w:w="2126"/>
      </w:tblGrid>
      <w:tr w:rsidR="00144E3E" w:rsidRPr="00AC3998" w14:paraId="2E419863" w14:textId="77777777" w:rsidTr="00386D46">
        <w:trPr>
          <w:trHeight w:val="915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520C4BBC" w14:textId="77777777" w:rsidR="00144E3E" w:rsidRPr="00AC3998" w:rsidRDefault="00144E3E" w:rsidP="00386D46">
            <w:pPr>
              <w:jc w:val="center"/>
              <w:rPr>
                <w:rFonts w:cs="Arial"/>
                <w:b/>
                <w:bCs/>
                <w:color w:val="000000"/>
              </w:rPr>
            </w:pPr>
            <w:proofErr w:type="spellStart"/>
            <w:r w:rsidRPr="00AC3998">
              <w:rPr>
                <w:rFonts w:cs="Arial"/>
                <w:b/>
                <w:bCs/>
                <w:color w:val="000000"/>
              </w:rPr>
              <w:t>Zap</w:t>
            </w:r>
            <w:proofErr w:type="spellEnd"/>
            <w:r w:rsidRPr="00AC3998">
              <w:rPr>
                <w:rFonts w:cs="Arial"/>
                <w:b/>
                <w:bCs/>
                <w:color w:val="000000"/>
              </w:rPr>
              <w:t>. Št.</w:t>
            </w:r>
          </w:p>
        </w:tc>
        <w:tc>
          <w:tcPr>
            <w:tcW w:w="25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3CC2552C" w14:textId="77777777" w:rsidR="00144E3E" w:rsidRPr="00AC3998" w:rsidRDefault="00144E3E" w:rsidP="00386D46">
            <w:pPr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VRSTA BLAGA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064A45B7" w14:textId="6BBE9810" w:rsidR="00144E3E" w:rsidRPr="00AC3998" w:rsidRDefault="00144E3E" w:rsidP="00386D46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 xml:space="preserve">količina za obnovitev v </w:t>
            </w:r>
            <w:r w:rsidR="001A753B">
              <w:rPr>
                <w:rFonts w:cs="Arial"/>
                <w:b/>
                <w:bCs/>
                <w:color w:val="000000"/>
              </w:rPr>
              <w:t>kg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6A6130F4" w14:textId="77777777" w:rsidR="00144E3E" w:rsidRPr="00AC3998" w:rsidRDefault="00144E3E" w:rsidP="00386D46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 xml:space="preserve">skupna </w:t>
            </w:r>
            <w:r w:rsidRPr="00AC3998">
              <w:rPr>
                <w:rFonts w:cs="Arial"/>
                <w:b/>
                <w:bCs/>
                <w:color w:val="000000"/>
              </w:rPr>
              <w:t>vrednost</w:t>
            </w:r>
            <w:r>
              <w:rPr>
                <w:rFonts w:cs="Arial"/>
                <w:b/>
                <w:bCs/>
                <w:color w:val="000000"/>
              </w:rPr>
              <w:t xml:space="preserve"> odkupa pšenice</w:t>
            </w:r>
            <w:r w:rsidRPr="00AC3998">
              <w:rPr>
                <w:rFonts w:cs="Arial"/>
                <w:b/>
                <w:bCs/>
                <w:color w:val="000000"/>
              </w:rPr>
              <w:t xml:space="preserve"> brez DDV</w:t>
            </w:r>
          </w:p>
        </w:tc>
        <w:tc>
          <w:tcPr>
            <w:tcW w:w="23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2D9FF8AD" w14:textId="6B60B17F" w:rsidR="00144E3E" w:rsidRPr="00AC3998" w:rsidRDefault="00144E3E" w:rsidP="00386D46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s</w:t>
            </w:r>
            <w:r w:rsidRPr="00AC3998">
              <w:rPr>
                <w:rFonts w:cs="Arial"/>
                <w:b/>
                <w:bCs/>
                <w:color w:val="000000"/>
              </w:rPr>
              <w:t>kupna vrednost</w:t>
            </w:r>
            <w:r>
              <w:rPr>
                <w:rFonts w:cs="Arial"/>
                <w:b/>
                <w:bCs/>
                <w:color w:val="000000"/>
              </w:rPr>
              <w:t xml:space="preserve"> prodaje pšenice l. 202</w:t>
            </w:r>
            <w:r w:rsidR="00C56A36">
              <w:rPr>
                <w:rFonts w:cs="Arial"/>
                <w:b/>
                <w:bCs/>
                <w:color w:val="000000"/>
              </w:rPr>
              <w:t>6</w:t>
            </w:r>
            <w:r w:rsidRPr="00AC3998">
              <w:rPr>
                <w:rFonts w:cs="Arial"/>
                <w:b/>
                <w:bCs/>
                <w:color w:val="000000"/>
              </w:rPr>
              <w:t xml:space="preserve"> </w:t>
            </w:r>
            <w:r>
              <w:rPr>
                <w:rFonts w:cs="Arial"/>
                <w:b/>
                <w:bCs/>
                <w:color w:val="000000"/>
              </w:rPr>
              <w:t>brez</w:t>
            </w:r>
            <w:r w:rsidRPr="00AC3998">
              <w:rPr>
                <w:rFonts w:cs="Arial"/>
                <w:b/>
                <w:bCs/>
                <w:color w:val="000000"/>
              </w:rPr>
              <w:t xml:space="preserve"> DDV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  <w:vAlign w:val="center"/>
          </w:tcPr>
          <w:p w14:paraId="6D13DE3C" w14:textId="77777777" w:rsidR="00144E3E" w:rsidRPr="00AC3998" w:rsidRDefault="00144E3E" w:rsidP="00386D46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 xml:space="preserve">razlika med skupno vrednostjo </w:t>
            </w:r>
          </w:p>
        </w:tc>
      </w:tr>
      <w:tr w:rsidR="00144E3E" w:rsidRPr="00AC3998" w14:paraId="7470EE52" w14:textId="77777777" w:rsidTr="00386D46">
        <w:trPr>
          <w:trHeight w:val="187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</w:tcPr>
          <w:p w14:paraId="257FD9B8" w14:textId="77777777" w:rsidR="00144E3E" w:rsidRPr="00AC3998" w:rsidRDefault="00144E3E" w:rsidP="00386D46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5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noWrap/>
            <w:vAlign w:val="center"/>
          </w:tcPr>
          <w:p w14:paraId="34D033D2" w14:textId="77777777" w:rsidR="00144E3E" w:rsidRPr="00AC3998" w:rsidRDefault="00144E3E" w:rsidP="00386D46">
            <w:pPr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3260E02C" w14:textId="77777777" w:rsidR="00144E3E" w:rsidRDefault="00144E3E" w:rsidP="00386D46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DDEBF7"/>
            <w:vAlign w:val="center"/>
          </w:tcPr>
          <w:p w14:paraId="4984CC81" w14:textId="77777777" w:rsidR="00144E3E" w:rsidRDefault="00144E3E" w:rsidP="00386D46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1</w:t>
            </w:r>
          </w:p>
        </w:tc>
        <w:tc>
          <w:tcPr>
            <w:tcW w:w="23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  <w:vAlign w:val="center"/>
          </w:tcPr>
          <w:p w14:paraId="06A64683" w14:textId="77777777" w:rsidR="00144E3E" w:rsidRPr="00AC3998" w:rsidRDefault="00144E3E" w:rsidP="00386D46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2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</w:tcPr>
          <w:p w14:paraId="33EBB44E" w14:textId="77777777" w:rsidR="00144E3E" w:rsidRDefault="00144E3E" w:rsidP="00386D46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3 = 2 - 1</w:t>
            </w:r>
          </w:p>
        </w:tc>
      </w:tr>
      <w:tr w:rsidR="00144E3E" w:rsidRPr="00AC3998" w14:paraId="2252F405" w14:textId="77777777" w:rsidTr="00386D46">
        <w:trPr>
          <w:trHeight w:val="243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3C5C3" w14:textId="77777777" w:rsidR="00144E3E" w:rsidRPr="00AC3998" w:rsidRDefault="00144E3E" w:rsidP="00386D46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1.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69AFD" w14:textId="77777777" w:rsidR="00144E3E" w:rsidRPr="00AC3998" w:rsidRDefault="00144E3E" w:rsidP="00386D46">
            <w:pPr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 xml:space="preserve">Pšenica </w:t>
            </w: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24AAE2" w14:textId="62FE0F6F" w:rsidR="00144E3E" w:rsidRPr="00AC3998" w:rsidRDefault="006D5B09" w:rsidP="00386D46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1.000.000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C8B2D" w14:textId="77777777" w:rsidR="00144E3E" w:rsidRPr="00AC3998" w:rsidRDefault="00144E3E" w:rsidP="00386D46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40679" w14:textId="77777777" w:rsidR="00144E3E" w:rsidRPr="00AC3998" w:rsidRDefault="00144E3E" w:rsidP="00386D46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E95AF3" w14:textId="77777777" w:rsidR="00144E3E" w:rsidRPr="00AC3998" w:rsidRDefault="00144E3E" w:rsidP="00386D46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</w:tr>
      <w:tr w:rsidR="00144E3E" w:rsidRPr="00AC3998" w14:paraId="6C0075C2" w14:textId="77777777" w:rsidTr="00386D46">
        <w:trPr>
          <w:trHeight w:val="60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63683231" w14:textId="77777777" w:rsidR="00144E3E" w:rsidRPr="00AC3998" w:rsidRDefault="00144E3E" w:rsidP="00386D46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25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2F5A5B7E" w14:textId="77777777" w:rsidR="00144E3E" w:rsidRPr="00AC3998" w:rsidRDefault="00144E3E" w:rsidP="00386D46">
            <w:pPr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874B482" w14:textId="77777777" w:rsidR="00144E3E" w:rsidRPr="00AC3998" w:rsidRDefault="00144E3E" w:rsidP="00386D46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703DC0DB" w14:textId="77777777" w:rsidR="00144E3E" w:rsidRPr="00AC3998" w:rsidRDefault="00144E3E" w:rsidP="00386D46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0C1C8567" w14:textId="77777777" w:rsidR="00144E3E" w:rsidRPr="00AC3998" w:rsidRDefault="00144E3E" w:rsidP="00386D46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</w:tcPr>
          <w:p w14:paraId="3D366D00" w14:textId="77777777" w:rsidR="00144E3E" w:rsidRPr="00AC3998" w:rsidRDefault="00144E3E" w:rsidP="00386D46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</w:tr>
    </w:tbl>
    <w:p w14:paraId="154581CB" w14:textId="77777777" w:rsidR="00144E3E" w:rsidRDefault="00144E3E" w:rsidP="002D777D">
      <w:pPr>
        <w:jc w:val="both"/>
        <w:rPr>
          <w:rFonts w:cs="Arial"/>
        </w:rPr>
      </w:pPr>
    </w:p>
    <w:p w14:paraId="222913E4" w14:textId="77777777" w:rsidR="00144E3E" w:rsidRDefault="00144E3E" w:rsidP="002D777D">
      <w:pPr>
        <w:jc w:val="both"/>
        <w:rPr>
          <w:rFonts w:cs="Arial"/>
        </w:rPr>
      </w:pPr>
    </w:p>
    <w:p w14:paraId="6DD66DCC" w14:textId="2690F58E" w:rsidR="00BD481D" w:rsidRDefault="002D777D" w:rsidP="002D777D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</w:p>
    <w:p w14:paraId="4FC6EA4D" w14:textId="1DC00C1E" w:rsidR="002D777D" w:rsidRDefault="002D777D" w:rsidP="002D777D">
      <w:pPr>
        <w:jc w:val="both"/>
        <w:rPr>
          <w:rFonts w:cs="Arial"/>
        </w:rPr>
      </w:pP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</w:r>
      <w:r w:rsidR="00144E3E">
        <w:rPr>
          <w:rFonts w:cs="Arial"/>
        </w:rPr>
        <w:tab/>
      </w:r>
      <w:r w:rsidR="00144E3E">
        <w:rPr>
          <w:rFonts w:cs="Arial"/>
        </w:rPr>
        <w:tab/>
      </w:r>
      <w:r w:rsidR="00144E3E">
        <w:rPr>
          <w:rFonts w:cs="Arial"/>
        </w:rPr>
        <w:tab/>
      </w:r>
      <w:r w:rsidR="00144E3E">
        <w:rPr>
          <w:rFonts w:cs="Arial"/>
        </w:rPr>
        <w:tab/>
      </w:r>
      <w:r w:rsidR="00144E3E">
        <w:rPr>
          <w:rFonts w:cs="Arial"/>
        </w:rPr>
        <w:tab/>
      </w:r>
      <w:r w:rsidR="00144E3E">
        <w:rPr>
          <w:rFonts w:cs="Arial"/>
        </w:rPr>
        <w:tab/>
      </w:r>
      <w:r w:rsidR="00144E3E">
        <w:rPr>
          <w:rFonts w:cs="Arial"/>
        </w:rPr>
        <w:tab/>
        <w:t xml:space="preserve">    </w:t>
      </w:r>
      <w:r>
        <w:rPr>
          <w:rFonts w:cs="Arial"/>
        </w:rPr>
        <w:t>___________________________________</w:t>
      </w:r>
    </w:p>
    <w:p w14:paraId="1D177373" w14:textId="37A9448F" w:rsidR="002D777D" w:rsidRDefault="002D777D" w:rsidP="002D777D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  <w:t xml:space="preserve">      </w:t>
      </w:r>
      <w:r w:rsidR="00144E3E">
        <w:rPr>
          <w:rFonts w:cs="Arial"/>
        </w:rPr>
        <w:tab/>
      </w:r>
      <w:r w:rsidR="00144E3E">
        <w:rPr>
          <w:rFonts w:cs="Arial"/>
        </w:rPr>
        <w:tab/>
      </w:r>
      <w:r w:rsidR="00144E3E">
        <w:rPr>
          <w:rFonts w:cs="Arial"/>
        </w:rPr>
        <w:tab/>
      </w:r>
      <w:r w:rsidR="00144E3E">
        <w:rPr>
          <w:rFonts w:cs="Arial"/>
        </w:rPr>
        <w:tab/>
      </w:r>
      <w:r w:rsidR="00144E3E">
        <w:rPr>
          <w:rFonts w:cs="Arial"/>
        </w:rPr>
        <w:tab/>
      </w:r>
      <w:r>
        <w:rPr>
          <w:rFonts w:cs="Arial"/>
        </w:rPr>
        <w:t xml:space="preserve"> Podpis </w:t>
      </w:r>
      <w:r w:rsidR="00FC5E36">
        <w:rPr>
          <w:rFonts w:cs="Arial"/>
        </w:rPr>
        <w:t>in</w:t>
      </w:r>
      <w:r w:rsidR="00144E3E">
        <w:rPr>
          <w:rFonts w:cs="Arial"/>
        </w:rPr>
        <w:t xml:space="preserve"> žig z</w:t>
      </w:r>
      <w:r>
        <w:rPr>
          <w:rFonts w:cs="Arial"/>
        </w:rPr>
        <w:t xml:space="preserve">akonitega zastopnika </w:t>
      </w:r>
    </w:p>
    <w:p w14:paraId="111DE913" w14:textId="77777777" w:rsidR="00126E80" w:rsidRDefault="00126E80" w:rsidP="00AC3998">
      <w:pPr>
        <w:ind w:right="-32"/>
        <w:jc w:val="both"/>
        <w:rPr>
          <w:rFonts w:cs="Arial"/>
          <w:i/>
        </w:rPr>
      </w:pPr>
    </w:p>
    <w:p w14:paraId="1B3FD2F0" w14:textId="77777777" w:rsidR="00144E3E" w:rsidRDefault="00144E3E" w:rsidP="00AC3998">
      <w:pPr>
        <w:ind w:right="-32"/>
        <w:jc w:val="both"/>
        <w:rPr>
          <w:rFonts w:cs="Arial"/>
          <w:i/>
        </w:rPr>
      </w:pPr>
    </w:p>
    <w:p w14:paraId="6ACABAAA" w14:textId="77777777" w:rsidR="00144E3E" w:rsidRDefault="00144E3E" w:rsidP="00AC3998">
      <w:pPr>
        <w:ind w:right="-32"/>
        <w:jc w:val="both"/>
        <w:rPr>
          <w:rFonts w:cs="Arial"/>
          <w:i/>
        </w:rPr>
      </w:pPr>
    </w:p>
    <w:p w14:paraId="73D16576" w14:textId="77777777" w:rsidR="00144E3E" w:rsidRDefault="00144E3E" w:rsidP="00AC3998">
      <w:pPr>
        <w:ind w:right="-32"/>
        <w:jc w:val="both"/>
        <w:rPr>
          <w:rFonts w:cs="Arial"/>
          <w:i/>
        </w:rPr>
      </w:pPr>
    </w:p>
    <w:p w14:paraId="18BF8984" w14:textId="7E67EBE3" w:rsidR="00D47195" w:rsidRPr="00E81DF5" w:rsidRDefault="00E75CBE" w:rsidP="00AC3998">
      <w:pPr>
        <w:ind w:right="-32"/>
        <w:jc w:val="both"/>
        <w:rPr>
          <w:rFonts w:cs="Arial"/>
          <w:i/>
        </w:rPr>
      </w:pPr>
      <w:r>
        <w:rPr>
          <w:rFonts w:cs="Arial"/>
          <w:i/>
        </w:rPr>
        <w:t>O</w:t>
      </w:r>
      <w:r w:rsidR="00604DDB" w:rsidRPr="00E81DF5">
        <w:rPr>
          <w:rFonts w:cs="Arial"/>
          <w:i/>
        </w:rPr>
        <w:t xml:space="preserve">brazec </w:t>
      </w:r>
      <w:r w:rsidR="001B4703">
        <w:rPr>
          <w:rFonts w:cs="Arial"/>
          <w:i/>
        </w:rPr>
        <w:t>izpolni glavni ponudnik. Obrazec se naloži v informacijski sistem e-JN pod razdelek »Predračun«, ki bo viden na javnem odpiranju ponudb</w:t>
      </w:r>
      <w:r w:rsidR="00604DDB" w:rsidRPr="00E81DF5">
        <w:rPr>
          <w:rFonts w:cs="Arial"/>
          <w:i/>
        </w:rPr>
        <w:t>.</w:t>
      </w:r>
      <w:r w:rsidR="00E81DF5" w:rsidRPr="00E81DF5">
        <w:rPr>
          <w:rFonts w:cs="Arial"/>
          <w:i/>
        </w:rPr>
        <w:t xml:space="preserve"> </w:t>
      </w:r>
    </w:p>
    <w:sectPr w:rsidR="00D47195" w:rsidRPr="00E81DF5" w:rsidSect="00AC3998">
      <w:footerReference w:type="default" r:id="rId11"/>
      <w:headerReference w:type="first" r:id="rId12"/>
      <w:footerReference w:type="first" r:id="rId13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21ED09" w16cex:dateUtc="2023-05-31T13:58:00Z"/>
  <w16cex:commentExtensible w16cex:durableId="2821ED1A" w16cex:dateUtc="2023-05-31T13:58:00Z"/>
  <w16cex:commentExtensible w16cex:durableId="2821ED2A" w16cex:dateUtc="2023-05-31T13:5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BC65F1" w14:textId="77777777" w:rsidR="00E67FEF" w:rsidRDefault="00E67FEF">
      <w:r>
        <w:separator/>
      </w:r>
    </w:p>
  </w:endnote>
  <w:endnote w:type="continuationSeparator" w:id="0">
    <w:p w14:paraId="3AE6FA36" w14:textId="77777777" w:rsidR="00E67FEF" w:rsidRDefault="00E67F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D5FBD" w14:textId="7CBC010B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ED06F3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ED06F3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4605"/>
    </w:tblGrid>
    <w:tr w:rsidR="00370866" w:rsidRPr="00A1445A" w14:paraId="5F8449D8" w14:textId="77777777" w:rsidTr="00A1445A">
      <w:tc>
        <w:tcPr>
          <w:tcW w:w="4605" w:type="dxa"/>
          <w:shd w:val="clear" w:color="auto" w:fill="auto"/>
        </w:tcPr>
        <w:p w14:paraId="2F10F644" w14:textId="058A944A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8C45882" w14:textId="1756446E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B063B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B063B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50F34D" w14:textId="77777777" w:rsidR="00E67FEF" w:rsidRDefault="00E67FEF">
      <w:r>
        <w:separator/>
      </w:r>
    </w:p>
  </w:footnote>
  <w:footnote w:type="continuationSeparator" w:id="0">
    <w:p w14:paraId="55CF324D" w14:textId="77777777" w:rsidR="00E67FEF" w:rsidRDefault="00E67F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4EA2647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90331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33E632B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133A125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4B9D10C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BD218F" w:rsidRPr="00A1445A" w:rsidRDefault="00BD218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A1445A" w14:paraId="55D6A11C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6F59F12" w14:textId="07D4319D" w:rsidR="00C0552D" w:rsidRPr="000E02BD" w:rsidRDefault="000E02BD" w:rsidP="006E06F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0E02BD">
            <w:rPr>
              <w:rFonts w:cs="Arial"/>
              <w:color w:val="000000"/>
              <w:sz w:val="16"/>
              <w:szCs w:val="16"/>
            </w:rPr>
            <w:t>ODPRTI POSTOPEK</w:t>
          </w:r>
          <w:r w:rsidR="004C38F0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6E06FA">
            <w:rPr>
              <w:rFonts w:cs="Arial"/>
              <w:color w:val="000000"/>
              <w:sz w:val="16"/>
              <w:szCs w:val="16"/>
            </w:rPr>
            <w:t>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E44DF4" w14:textId="77777777" w:rsidR="00C0552D" w:rsidRPr="00A1445A" w:rsidRDefault="00C0552D" w:rsidP="00C0552D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C8F705D" w14:textId="53163B63" w:rsidR="00C0552D" w:rsidRPr="008E7AB1" w:rsidRDefault="00144B8D" w:rsidP="0053118F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144B8D">
            <w:rPr>
              <w:rFonts w:cs="Arial"/>
              <w:sz w:val="16"/>
              <w:szCs w:val="16"/>
            </w:rPr>
            <w:t xml:space="preserve">OBR </w:t>
          </w:r>
          <w:r w:rsidR="005564B9">
            <w:rPr>
              <w:rFonts w:cs="Arial"/>
              <w:sz w:val="16"/>
              <w:szCs w:val="16"/>
            </w:rPr>
            <w:t>–</w:t>
          </w:r>
          <w:r w:rsidRPr="00144B8D">
            <w:rPr>
              <w:rFonts w:cs="Arial"/>
              <w:sz w:val="16"/>
              <w:szCs w:val="16"/>
            </w:rPr>
            <w:t xml:space="preserve"> </w:t>
          </w:r>
          <w:r w:rsidR="005564B9">
            <w:rPr>
              <w:rFonts w:cs="Arial"/>
              <w:sz w:val="16"/>
              <w:szCs w:val="16"/>
            </w:rPr>
            <w:t>2.</w:t>
          </w:r>
          <w:r w:rsidR="0053118F">
            <w:rPr>
              <w:rFonts w:cs="Arial"/>
              <w:sz w:val="16"/>
              <w:szCs w:val="16"/>
            </w:rPr>
            <w:t>20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24ACE"/>
    <w:rsid w:val="0002662E"/>
    <w:rsid w:val="00027F8E"/>
    <w:rsid w:val="00030677"/>
    <w:rsid w:val="00036A6D"/>
    <w:rsid w:val="000412BC"/>
    <w:rsid w:val="00041EB9"/>
    <w:rsid w:val="00042D0E"/>
    <w:rsid w:val="000442F9"/>
    <w:rsid w:val="00046CE2"/>
    <w:rsid w:val="0005065F"/>
    <w:rsid w:val="000576FB"/>
    <w:rsid w:val="000729ED"/>
    <w:rsid w:val="00073105"/>
    <w:rsid w:val="000767FF"/>
    <w:rsid w:val="0008551C"/>
    <w:rsid w:val="00087BED"/>
    <w:rsid w:val="00096243"/>
    <w:rsid w:val="00096BE4"/>
    <w:rsid w:val="000B4E14"/>
    <w:rsid w:val="000B77A5"/>
    <w:rsid w:val="000C23A5"/>
    <w:rsid w:val="000C4583"/>
    <w:rsid w:val="000D76C2"/>
    <w:rsid w:val="000E02BD"/>
    <w:rsid w:val="000E0666"/>
    <w:rsid w:val="000E1875"/>
    <w:rsid w:val="000E41E1"/>
    <w:rsid w:val="000E7050"/>
    <w:rsid w:val="000F4633"/>
    <w:rsid w:val="00101B68"/>
    <w:rsid w:val="001071BD"/>
    <w:rsid w:val="00114401"/>
    <w:rsid w:val="001212CD"/>
    <w:rsid w:val="0012533E"/>
    <w:rsid w:val="00125CF3"/>
    <w:rsid w:val="00126E80"/>
    <w:rsid w:val="001314C1"/>
    <w:rsid w:val="001352C1"/>
    <w:rsid w:val="0014021F"/>
    <w:rsid w:val="00141F40"/>
    <w:rsid w:val="00144B8D"/>
    <w:rsid w:val="00144E3E"/>
    <w:rsid w:val="00160C80"/>
    <w:rsid w:val="00166414"/>
    <w:rsid w:val="0017296F"/>
    <w:rsid w:val="00174BFE"/>
    <w:rsid w:val="00183318"/>
    <w:rsid w:val="001A192F"/>
    <w:rsid w:val="001A753B"/>
    <w:rsid w:val="001A7BD0"/>
    <w:rsid w:val="001B4703"/>
    <w:rsid w:val="001D16E0"/>
    <w:rsid w:val="001D4E48"/>
    <w:rsid w:val="001D694D"/>
    <w:rsid w:val="001F6F0F"/>
    <w:rsid w:val="0020233B"/>
    <w:rsid w:val="002050F8"/>
    <w:rsid w:val="00213ABA"/>
    <w:rsid w:val="0022212F"/>
    <w:rsid w:val="00227FB0"/>
    <w:rsid w:val="00230110"/>
    <w:rsid w:val="00231CFA"/>
    <w:rsid w:val="00235E41"/>
    <w:rsid w:val="002413BB"/>
    <w:rsid w:val="00241698"/>
    <w:rsid w:val="0025100F"/>
    <w:rsid w:val="00251D3F"/>
    <w:rsid w:val="002618E0"/>
    <w:rsid w:val="00263BEF"/>
    <w:rsid w:val="002711AE"/>
    <w:rsid w:val="00273761"/>
    <w:rsid w:val="002775C9"/>
    <w:rsid w:val="00277706"/>
    <w:rsid w:val="00283EE6"/>
    <w:rsid w:val="00285B81"/>
    <w:rsid w:val="002867A6"/>
    <w:rsid w:val="002927A2"/>
    <w:rsid w:val="002A6A46"/>
    <w:rsid w:val="002B28E0"/>
    <w:rsid w:val="002D4575"/>
    <w:rsid w:val="002D58D9"/>
    <w:rsid w:val="002D6A3C"/>
    <w:rsid w:val="002D777D"/>
    <w:rsid w:val="002E1329"/>
    <w:rsid w:val="002E2FD3"/>
    <w:rsid w:val="002E6B63"/>
    <w:rsid w:val="002F0041"/>
    <w:rsid w:val="002F678E"/>
    <w:rsid w:val="002F68A9"/>
    <w:rsid w:val="00301033"/>
    <w:rsid w:val="003077D3"/>
    <w:rsid w:val="00315EE6"/>
    <w:rsid w:val="00324C4C"/>
    <w:rsid w:val="00325D8B"/>
    <w:rsid w:val="00326834"/>
    <w:rsid w:val="0035043A"/>
    <w:rsid w:val="003604BB"/>
    <w:rsid w:val="00367250"/>
    <w:rsid w:val="00370866"/>
    <w:rsid w:val="003718BC"/>
    <w:rsid w:val="0037231D"/>
    <w:rsid w:val="00381651"/>
    <w:rsid w:val="003B12DB"/>
    <w:rsid w:val="003B36FC"/>
    <w:rsid w:val="003B46EC"/>
    <w:rsid w:val="003C0B6A"/>
    <w:rsid w:val="003C485B"/>
    <w:rsid w:val="003D1272"/>
    <w:rsid w:val="003E215A"/>
    <w:rsid w:val="003E4CFC"/>
    <w:rsid w:val="003E5C55"/>
    <w:rsid w:val="003F0DE7"/>
    <w:rsid w:val="003F4DE6"/>
    <w:rsid w:val="00405B0C"/>
    <w:rsid w:val="00406373"/>
    <w:rsid w:val="0040793E"/>
    <w:rsid w:val="00433E55"/>
    <w:rsid w:val="00434AD4"/>
    <w:rsid w:val="0043532D"/>
    <w:rsid w:val="00441F73"/>
    <w:rsid w:val="00445049"/>
    <w:rsid w:val="004527D6"/>
    <w:rsid w:val="00455EB9"/>
    <w:rsid w:val="004720C5"/>
    <w:rsid w:val="0047643E"/>
    <w:rsid w:val="004777D5"/>
    <w:rsid w:val="004801D0"/>
    <w:rsid w:val="004A0508"/>
    <w:rsid w:val="004A5F18"/>
    <w:rsid w:val="004B065E"/>
    <w:rsid w:val="004B3083"/>
    <w:rsid w:val="004B48E7"/>
    <w:rsid w:val="004C21E1"/>
    <w:rsid w:val="004C38F0"/>
    <w:rsid w:val="004D01C8"/>
    <w:rsid w:val="004D6B75"/>
    <w:rsid w:val="004E0CB2"/>
    <w:rsid w:val="004F107B"/>
    <w:rsid w:val="004F5903"/>
    <w:rsid w:val="004F7C1C"/>
    <w:rsid w:val="00511704"/>
    <w:rsid w:val="00513A25"/>
    <w:rsid w:val="0051745B"/>
    <w:rsid w:val="005255EB"/>
    <w:rsid w:val="0053118F"/>
    <w:rsid w:val="005316C0"/>
    <w:rsid w:val="00537622"/>
    <w:rsid w:val="005564B9"/>
    <w:rsid w:val="005608A6"/>
    <w:rsid w:val="005724B4"/>
    <w:rsid w:val="005753D9"/>
    <w:rsid w:val="00575B15"/>
    <w:rsid w:val="0058399F"/>
    <w:rsid w:val="005A785E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5A3C"/>
    <w:rsid w:val="006776D7"/>
    <w:rsid w:val="0067786C"/>
    <w:rsid w:val="006A3FBC"/>
    <w:rsid w:val="006C4BCD"/>
    <w:rsid w:val="006D3E51"/>
    <w:rsid w:val="006D59F7"/>
    <w:rsid w:val="006D5B09"/>
    <w:rsid w:val="006E06FA"/>
    <w:rsid w:val="006E35EB"/>
    <w:rsid w:val="006E377F"/>
    <w:rsid w:val="006F44F5"/>
    <w:rsid w:val="006F758E"/>
    <w:rsid w:val="007010E2"/>
    <w:rsid w:val="007033C0"/>
    <w:rsid w:val="007227F3"/>
    <w:rsid w:val="007345D8"/>
    <w:rsid w:val="00741DF3"/>
    <w:rsid w:val="00743912"/>
    <w:rsid w:val="00750EEA"/>
    <w:rsid w:val="007530E0"/>
    <w:rsid w:val="00767A5A"/>
    <w:rsid w:val="00780396"/>
    <w:rsid w:val="0078319E"/>
    <w:rsid w:val="00783525"/>
    <w:rsid w:val="007838D2"/>
    <w:rsid w:val="007A71E9"/>
    <w:rsid w:val="007B3F60"/>
    <w:rsid w:val="007D302C"/>
    <w:rsid w:val="007D4174"/>
    <w:rsid w:val="007D42C1"/>
    <w:rsid w:val="007D72E1"/>
    <w:rsid w:val="007E0866"/>
    <w:rsid w:val="007E31E3"/>
    <w:rsid w:val="007F3757"/>
    <w:rsid w:val="007F4AC2"/>
    <w:rsid w:val="007F7EE3"/>
    <w:rsid w:val="0081381D"/>
    <w:rsid w:val="008155E7"/>
    <w:rsid w:val="00824D1D"/>
    <w:rsid w:val="00833AC6"/>
    <w:rsid w:val="00843739"/>
    <w:rsid w:val="00847017"/>
    <w:rsid w:val="0085305E"/>
    <w:rsid w:val="00853F3C"/>
    <w:rsid w:val="008636AB"/>
    <w:rsid w:val="00882006"/>
    <w:rsid w:val="00895F3B"/>
    <w:rsid w:val="008A0761"/>
    <w:rsid w:val="008A2A3F"/>
    <w:rsid w:val="008A757F"/>
    <w:rsid w:val="008B25C9"/>
    <w:rsid w:val="008B7989"/>
    <w:rsid w:val="008C2AC2"/>
    <w:rsid w:val="008D6DCE"/>
    <w:rsid w:val="008E64FA"/>
    <w:rsid w:val="008E7AB1"/>
    <w:rsid w:val="008F3E2F"/>
    <w:rsid w:val="0090001C"/>
    <w:rsid w:val="00913CF8"/>
    <w:rsid w:val="0092346D"/>
    <w:rsid w:val="009418D8"/>
    <w:rsid w:val="00943D26"/>
    <w:rsid w:val="00945B2B"/>
    <w:rsid w:val="00946104"/>
    <w:rsid w:val="009514DD"/>
    <w:rsid w:val="0095182B"/>
    <w:rsid w:val="0095198A"/>
    <w:rsid w:val="00953938"/>
    <w:rsid w:val="00961168"/>
    <w:rsid w:val="00965BB4"/>
    <w:rsid w:val="009664BB"/>
    <w:rsid w:val="009770E6"/>
    <w:rsid w:val="0098538D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4B00"/>
    <w:rsid w:val="00A069BF"/>
    <w:rsid w:val="00A1445A"/>
    <w:rsid w:val="00A1680B"/>
    <w:rsid w:val="00A22650"/>
    <w:rsid w:val="00A278FD"/>
    <w:rsid w:val="00A3063E"/>
    <w:rsid w:val="00A3395B"/>
    <w:rsid w:val="00A33BE0"/>
    <w:rsid w:val="00A515E0"/>
    <w:rsid w:val="00A55B4C"/>
    <w:rsid w:val="00A565F0"/>
    <w:rsid w:val="00A56B28"/>
    <w:rsid w:val="00A57325"/>
    <w:rsid w:val="00A75802"/>
    <w:rsid w:val="00A83E62"/>
    <w:rsid w:val="00A86CFA"/>
    <w:rsid w:val="00A92149"/>
    <w:rsid w:val="00AA0713"/>
    <w:rsid w:val="00AA2F1C"/>
    <w:rsid w:val="00AB063B"/>
    <w:rsid w:val="00AB1522"/>
    <w:rsid w:val="00AB3346"/>
    <w:rsid w:val="00AB4674"/>
    <w:rsid w:val="00AB4841"/>
    <w:rsid w:val="00AC3998"/>
    <w:rsid w:val="00AC72E5"/>
    <w:rsid w:val="00AD3618"/>
    <w:rsid w:val="00AF0AD6"/>
    <w:rsid w:val="00B021F9"/>
    <w:rsid w:val="00B13DE3"/>
    <w:rsid w:val="00B16F2C"/>
    <w:rsid w:val="00B20079"/>
    <w:rsid w:val="00B200E4"/>
    <w:rsid w:val="00B26132"/>
    <w:rsid w:val="00B269FA"/>
    <w:rsid w:val="00B2757C"/>
    <w:rsid w:val="00B32A8A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B5555"/>
    <w:rsid w:val="00BB7038"/>
    <w:rsid w:val="00BC00ED"/>
    <w:rsid w:val="00BC2412"/>
    <w:rsid w:val="00BC29DD"/>
    <w:rsid w:val="00BC2F4D"/>
    <w:rsid w:val="00BD218F"/>
    <w:rsid w:val="00BD238E"/>
    <w:rsid w:val="00BD481D"/>
    <w:rsid w:val="00BD4AEF"/>
    <w:rsid w:val="00BD7F08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565DD"/>
    <w:rsid w:val="00C56A36"/>
    <w:rsid w:val="00C63A2C"/>
    <w:rsid w:val="00C64A95"/>
    <w:rsid w:val="00C82B34"/>
    <w:rsid w:val="00C9531D"/>
    <w:rsid w:val="00C97729"/>
    <w:rsid w:val="00CB008E"/>
    <w:rsid w:val="00CB0D95"/>
    <w:rsid w:val="00CB6593"/>
    <w:rsid w:val="00CD61B2"/>
    <w:rsid w:val="00CD7808"/>
    <w:rsid w:val="00CE1186"/>
    <w:rsid w:val="00CE2BD4"/>
    <w:rsid w:val="00CF12FC"/>
    <w:rsid w:val="00D05C1E"/>
    <w:rsid w:val="00D06278"/>
    <w:rsid w:val="00D168E7"/>
    <w:rsid w:val="00D2343D"/>
    <w:rsid w:val="00D2727C"/>
    <w:rsid w:val="00D278D4"/>
    <w:rsid w:val="00D47195"/>
    <w:rsid w:val="00D514B0"/>
    <w:rsid w:val="00D579F3"/>
    <w:rsid w:val="00D707B4"/>
    <w:rsid w:val="00D7309B"/>
    <w:rsid w:val="00D77C8B"/>
    <w:rsid w:val="00D81C2D"/>
    <w:rsid w:val="00D8275B"/>
    <w:rsid w:val="00D83E17"/>
    <w:rsid w:val="00D84490"/>
    <w:rsid w:val="00D92C6A"/>
    <w:rsid w:val="00DA0B86"/>
    <w:rsid w:val="00DB3E61"/>
    <w:rsid w:val="00DB59D9"/>
    <w:rsid w:val="00DC7B90"/>
    <w:rsid w:val="00DD21ED"/>
    <w:rsid w:val="00DF116B"/>
    <w:rsid w:val="00DF3D50"/>
    <w:rsid w:val="00E029F3"/>
    <w:rsid w:val="00E02C2C"/>
    <w:rsid w:val="00E0340C"/>
    <w:rsid w:val="00E05D11"/>
    <w:rsid w:val="00E2492B"/>
    <w:rsid w:val="00E30663"/>
    <w:rsid w:val="00E3300C"/>
    <w:rsid w:val="00E43C3D"/>
    <w:rsid w:val="00E550C0"/>
    <w:rsid w:val="00E6185F"/>
    <w:rsid w:val="00E61921"/>
    <w:rsid w:val="00E676C3"/>
    <w:rsid w:val="00E67FEF"/>
    <w:rsid w:val="00E749F2"/>
    <w:rsid w:val="00E75CBE"/>
    <w:rsid w:val="00E81DF5"/>
    <w:rsid w:val="00E932C8"/>
    <w:rsid w:val="00E95B73"/>
    <w:rsid w:val="00E9600A"/>
    <w:rsid w:val="00EA7B9C"/>
    <w:rsid w:val="00EB0DA9"/>
    <w:rsid w:val="00EB11D7"/>
    <w:rsid w:val="00EC3D4E"/>
    <w:rsid w:val="00ED06F3"/>
    <w:rsid w:val="00ED583F"/>
    <w:rsid w:val="00EE1D9A"/>
    <w:rsid w:val="00EE7F32"/>
    <w:rsid w:val="00EF0493"/>
    <w:rsid w:val="00EF1787"/>
    <w:rsid w:val="00EF18FD"/>
    <w:rsid w:val="00EF6EFB"/>
    <w:rsid w:val="00F0171E"/>
    <w:rsid w:val="00F0300D"/>
    <w:rsid w:val="00F0401D"/>
    <w:rsid w:val="00F11B65"/>
    <w:rsid w:val="00F21B47"/>
    <w:rsid w:val="00F267C9"/>
    <w:rsid w:val="00F27435"/>
    <w:rsid w:val="00F35A6C"/>
    <w:rsid w:val="00F41606"/>
    <w:rsid w:val="00F42EA0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75AC9"/>
    <w:rsid w:val="00F8171D"/>
    <w:rsid w:val="00F92D1D"/>
    <w:rsid w:val="00F94B26"/>
    <w:rsid w:val="00FA340B"/>
    <w:rsid w:val="00FA493D"/>
    <w:rsid w:val="00FB174F"/>
    <w:rsid w:val="00FB4D34"/>
    <w:rsid w:val="00FC4EB7"/>
    <w:rsid w:val="00FC5E36"/>
    <w:rsid w:val="00FC6CF0"/>
    <w:rsid w:val="00FD0B7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55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9" ma:contentTypeDescription="Ustvari nov dokument." ma:contentTypeScope="" ma:versionID="9266863dd3bfd69087ad2ad9f7717a2d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6b94298a7f05ca554361e7c4313c616c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3DD9BC1-D21A-4935-A518-B44829EE2056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2.xml><?xml version="1.0" encoding="utf-8"?>
<ds:datastoreItem xmlns:ds="http://schemas.openxmlformats.org/officeDocument/2006/customXml" ds:itemID="{1AB2158B-55DD-4FDA-808A-F61DF15253D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72F84F-C699-44AB-B492-32B14BCD9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1A34DE0-7738-4B71-BD52-73CA781BD1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111</TotalTime>
  <Pages>2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1842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Dušan ŠELIH</cp:lastModifiedBy>
  <cp:revision>22</cp:revision>
  <cp:lastPrinted>2024-07-23T05:34:00Z</cp:lastPrinted>
  <dcterms:created xsi:type="dcterms:W3CDTF">2023-08-31T13:04:00Z</dcterms:created>
  <dcterms:modified xsi:type="dcterms:W3CDTF">2026-02-18T14:18:00Z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</Properties>
</file>